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E082C" w14:textId="77777777" w:rsidR="00BC7487" w:rsidRDefault="00BC7487" w:rsidP="00BC74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fl.1448)</w:t>
      </w:r>
    </w:p>
    <w:p w14:paraId="13CC4C7D" w14:textId="77777777" w:rsidR="00BC7487" w:rsidRDefault="00BC7487" w:rsidP="00BC74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9F1C59" w14:textId="77777777" w:rsidR="00BC7487" w:rsidRDefault="00BC7487" w:rsidP="00BC74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0F3A01" w14:textId="77777777" w:rsidR="00BC7487" w:rsidRDefault="00BC7487" w:rsidP="00BC74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Dec.1448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Adam </w:t>
      </w:r>
      <w:proofErr w:type="spellStart"/>
      <w:r>
        <w:rPr>
          <w:rFonts w:ascii="Times New Roman" w:hAnsi="Times New Roman" w:cs="Times New Roman"/>
          <w:sz w:val="24"/>
          <w:szCs w:val="24"/>
        </w:rPr>
        <w:t>Saer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Chesterfield(q.v.) </w:t>
      </w:r>
      <w:r w:rsidRPr="002D0D15">
        <w:rPr>
          <w:rFonts w:ascii="Times New Roman" w:hAnsi="Times New Roman" w:cs="Times New Roman"/>
          <w:sz w:val="24"/>
          <w:szCs w:val="24"/>
        </w:rPr>
        <w:t>granted</w:t>
      </w:r>
      <w:r>
        <w:rPr>
          <w:rFonts w:ascii="Times New Roman" w:hAnsi="Times New Roman" w:cs="Times New Roman"/>
          <w:sz w:val="24"/>
          <w:szCs w:val="24"/>
        </w:rPr>
        <w:t xml:space="preserve"> 3 messuages </w:t>
      </w:r>
    </w:p>
    <w:p w14:paraId="013110A2" w14:textId="77777777" w:rsidR="00BC7487" w:rsidRDefault="00BC7487" w:rsidP="00BC748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Halliwellgate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all his lands in Chesterfield, Newbold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Tapton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John Newton of Chesterfield(q.v.).</w:t>
      </w:r>
    </w:p>
    <w:p w14:paraId="5257C947" w14:textId="77777777" w:rsidR="00BC7487" w:rsidRDefault="00BC7487" w:rsidP="00BC74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DD/FJ/1/64/8)</w:t>
      </w:r>
    </w:p>
    <w:p w14:paraId="0CD18C01" w14:textId="77777777" w:rsidR="00BC7487" w:rsidRDefault="00BC7487" w:rsidP="00BC74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F4ADD2" w14:textId="77777777" w:rsidR="00BC7487" w:rsidRDefault="00BC7487" w:rsidP="00BC74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BD389E" w14:textId="77777777" w:rsidR="00BC7487" w:rsidRDefault="00BC7487" w:rsidP="00BC74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2022</w:t>
      </w:r>
    </w:p>
    <w:p w14:paraId="772A9BB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BDC93" w14:textId="77777777" w:rsidR="00BC7487" w:rsidRDefault="00BC7487" w:rsidP="009139A6">
      <w:r>
        <w:separator/>
      </w:r>
    </w:p>
  </w:endnote>
  <w:endnote w:type="continuationSeparator" w:id="0">
    <w:p w14:paraId="61EBD362" w14:textId="77777777" w:rsidR="00BC7487" w:rsidRDefault="00BC74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604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46D7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666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3B702" w14:textId="77777777" w:rsidR="00BC7487" w:rsidRDefault="00BC7487" w:rsidP="009139A6">
      <w:r>
        <w:separator/>
      </w:r>
    </w:p>
  </w:footnote>
  <w:footnote w:type="continuationSeparator" w:id="0">
    <w:p w14:paraId="416412A9" w14:textId="77777777" w:rsidR="00BC7487" w:rsidRDefault="00BC74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D10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428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468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48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C748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2E1C1"/>
  <w15:chartTrackingRefBased/>
  <w15:docId w15:val="{A16D8916-CCCC-4FD0-823A-F7FA52F2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2022-03-20T08:41:00Z</dcterms:created>
  <dcterms:modified xsi:type="dcterms:W3CDTF">2022-03-20T08:41:00Z</dcterms:modified>
</cp:coreProperties>
</file>